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2369E9" w:rsidRPr="00E41D57">
        <w:trPr>
          <w:tblCellSpacing w:w="0" w:type="dxa"/>
        </w:trPr>
        <w:tc>
          <w:tcPr>
            <w:tcW w:w="4815" w:type="dxa"/>
          </w:tcPr>
          <w:p w:rsidR="002369E9" w:rsidRPr="00B715B6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2369E9" w:rsidRPr="00444F4F" w:rsidRDefault="002369E9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E41D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5</w:t>
            </w:r>
          </w:p>
        </w:tc>
      </w:tr>
    </w:tbl>
    <w:p w:rsidR="002369E9" w:rsidRDefault="002369E9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2369E9" w:rsidRPr="002F1E6B">
        <w:trPr>
          <w:tblCellSpacing w:w="0" w:type="dxa"/>
        </w:trPr>
        <w:tc>
          <w:tcPr>
            <w:tcW w:w="9645" w:type="dxa"/>
          </w:tcPr>
          <w:p w:rsidR="002369E9" w:rsidRDefault="002369E9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 w:firstLine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2369E9" w:rsidRPr="00E97338" w:rsidRDefault="002369E9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 w:firstLine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97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СПИСЪК ЗА СТРОИТЕЛСТВОТО, ИЗПЪЛНЕНО ОТ УЧАСТНИКА </w:t>
            </w:r>
          </w:p>
          <w:p w:rsidR="002369E9" w:rsidRPr="00CB37D0" w:rsidRDefault="002369E9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97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 чл. 51, ал. 1, т. 2 от ЗОП</w:t>
            </w:r>
          </w:p>
        </w:tc>
      </w:tr>
      <w:tr w:rsidR="002369E9" w:rsidRPr="00B715B6">
        <w:trPr>
          <w:tblCellSpacing w:w="0" w:type="dxa"/>
        </w:trPr>
        <w:tc>
          <w:tcPr>
            <w:tcW w:w="9645" w:type="dxa"/>
          </w:tcPr>
          <w:p w:rsidR="002369E9" w:rsidRPr="00CB37D0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69E9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69E9" w:rsidRPr="00B715B6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………………………………………………………………………………</w:t>
            </w:r>
          </w:p>
        </w:tc>
      </w:tr>
      <w:tr w:rsidR="002369E9" w:rsidRPr="00B715B6">
        <w:trPr>
          <w:tblCellSpacing w:w="0" w:type="dxa"/>
        </w:trPr>
        <w:tc>
          <w:tcPr>
            <w:tcW w:w="9645" w:type="dxa"/>
          </w:tcPr>
          <w:p w:rsidR="002369E9" w:rsidRPr="006B33C4" w:rsidRDefault="002369E9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2369E9" w:rsidRPr="00B715B6">
        <w:trPr>
          <w:tblCellSpacing w:w="0" w:type="dxa"/>
        </w:trPr>
        <w:tc>
          <w:tcPr>
            <w:tcW w:w="9645" w:type="dxa"/>
          </w:tcPr>
          <w:p w:rsidR="002369E9" w:rsidRPr="00B715B6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9E9" w:rsidRPr="00B715B6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…………………………………………………………</w:t>
            </w:r>
          </w:p>
        </w:tc>
      </w:tr>
      <w:tr w:rsidR="002369E9" w:rsidRPr="002F1E6B">
        <w:trPr>
          <w:tblCellSpacing w:w="0" w:type="dxa"/>
        </w:trPr>
        <w:tc>
          <w:tcPr>
            <w:tcW w:w="9645" w:type="dxa"/>
          </w:tcPr>
          <w:p w:rsidR="002369E9" w:rsidRPr="00856AFB" w:rsidRDefault="002369E9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     </w:t>
            </w:r>
            <w:r w:rsidRPr="00856AFB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2369E9" w:rsidRPr="00B715B6">
        <w:trPr>
          <w:tblCellSpacing w:w="0" w:type="dxa"/>
        </w:trPr>
        <w:tc>
          <w:tcPr>
            <w:tcW w:w="9645" w:type="dxa"/>
          </w:tcPr>
          <w:p w:rsidR="002369E9" w:rsidRPr="00856AFB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69E9" w:rsidRPr="00B715B6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……………………………………………………………………………</w:t>
            </w:r>
          </w:p>
        </w:tc>
      </w:tr>
      <w:tr w:rsidR="002369E9" w:rsidRPr="00B715B6">
        <w:trPr>
          <w:tblCellSpacing w:w="0" w:type="dxa"/>
        </w:trPr>
        <w:tc>
          <w:tcPr>
            <w:tcW w:w="9645" w:type="dxa"/>
          </w:tcPr>
          <w:p w:rsidR="002369E9" w:rsidRPr="006B33C4" w:rsidRDefault="002369E9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2369E9" w:rsidRPr="00B715B6">
        <w:trPr>
          <w:tblCellSpacing w:w="0" w:type="dxa"/>
        </w:trPr>
        <w:tc>
          <w:tcPr>
            <w:tcW w:w="9645" w:type="dxa"/>
          </w:tcPr>
          <w:p w:rsidR="002369E9" w:rsidRPr="00B715B6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9E9" w:rsidRPr="00B715B6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на …………………………………………………………………………………………….., </w:t>
            </w:r>
          </w:p>
        </w:tc>
      </w:tr>
      <w:tr w:rsidR="002369E9" w:rsidRPr="00B715B6">
        <w:trPr>
          <w:tblCellSpacing w:w="0" w:type="dxa"/>
        </w:trPr>
        <w:tc>
          <w:tcPr>
            <w:tcW w:w="9645" w:type="dxa"/>
          </w:tcPr>
          <w:p w:rsidR="002369E9" w:rsidRPr="006B33C4" w:rsidRDefault="002369E9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(наимено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</w:t>
            </w:r>
            <w:r w:rsidRPr="006B33C4">
              <w:rPr>
                <w:rFonts w:ascii="Times New Roman" w:hAnsi="Times New Roman" w:cs="Times New Roman"/>
                <w:i/>
                <w:iCs/>
              </w:rPr>
              <w:t>вание на участника)</w:t>
            </w:r>
          </w:p>
        </w:tc>
      </w:tr>
      <w:tr w:rsidR="002369E9" w:rsidRPr="00884E43">
        <w:trPr>
          <w:tblCellSpacing w:w="0" w:type="dxa"/>
        </w:trPr>
        <w:tc>
          <w:tcPr>
            <w:tcW w:w="9645" w:type="dxa"/>
          </w:tcPr>
          <w:p w:rsidR="002369E9" w:rsidRPr="00884E43" w:rsidRDefault="002369E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9E9" w:rsidRPr="00981477" w:rsidRDefault="002369E9" w:rsidP="0098147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…………………………. – участник в процедура за възлагане на обществена поръчка с предмет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„Основен ремонт на улица „Братя Миладинови” гр. Искър, от ОК-123 до ОК-290”</w:t>
            </w: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 xml:space="preserve">заявяваме, че през последните 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</w:t>
            </w: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>) години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 xml:space="preserve"> считано до датата на подаване на нашата оферта сме изпълнили 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следното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строителството</w:t>
            </w: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доказващи опит в изпълнението на дейности за строителство на обекти</w:t>
            </w:r>
            <w:r w:rsidRPr="00981477">
              <w:rPr>
                <w:rFonts w:ascii="Times New Roman" w:hAnsi="Times New Roman" w:cs="Times New Roman"/>
                <w:sz w:val="24"/>
                <w:szCs w:val="24"/>
              </w:rPr>
              <w:t xml:space="preserve"> еднакви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сходни с предмета на поръчката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, съгласно изискванията на документацията за участие:</w:t>
            </w:r>
            <w:r w:rsidRPr="009814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tbl>
            <w:tblPr>
              <w:tblW w:w="954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35"/>
              <w:gridCol w:w="2354"/>
              <w:gridCol w:w="2356"/>
              <w:gridCol w:w="2353"/>
              <w:gridCol w:w="1942"/>
            </w:tblGrid>
            <w:tr w:rsidR="002369E9" w:rsidRPr="002F1E6B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№</w:t>
                  </w: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 xml:space="preserve"> 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2F1E6B" w:rsidRDefault="002369E9" w:rsidP="00F3529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Вид и място на изпълненото строителство (кратко описание на</w:t>
                  </w:r>
                </w:p>
                <w:p w:rsidR="002369E9" w:rsidRPr="00A55416" w:rsidRDefault="002369E9" w:rsidP="00F3529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444F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изпълнените СМР)</w:t>
                  </w: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Стойност/цена (без ДДС) и обем на изпълненото строителство</w:t>
                  </w: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A554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Дата на приключване изпълнението на строителството</w:t>
                  </w: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Лице, за което е изпълнено строителството (ако има такова)</w:t>
                  </w:r>
                </w:p>
              </w:tc>
            </w:tr>
            <w:tr w:rsidR="002369E9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1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  <w:tr w:rsidR="002369E9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2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  <w:tr w:rsidR="002369E9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3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9E9" w:rsidRPr="00A55416" w:rsidRDefault="002369E9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</w:tbl>
          <w:p w:rsidR="002369E9" w:rsidRPr="00884E43" w:rsidRDefault="002369E9" w:rsidP="00E75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2369E9" w:rsidRDefault="002369E9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2369E9" w:rsidRDefault="002369E9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6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46"/>
      </w:tblGrid>
      <w:tr w:rsidR="002369E9" w:rsidRPr="002F1E6B">
        <w:trPr>
          <w:trHeight w:val="6487"/>
          <w:tblCellSpacing w:w="0" w:type="dxa"/>
        </w:trPr>
        <w:tc>
          <w:tcPr>
            <w:tcW w:w="9846" w:type="dxa"/>
          </w:tcPr>
          <w:p w:rsidR="002369E9" w:rsidRPr="00A55416" w:rsidRDefault="002369E9" w:rsidP="00A5541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lang w:val="bg-BG"/>
              </w:rPr>
            </w:pPr>
            <w:r w:rsidRPr="00A55416">
              <w:rPr>
                <w:rFonts w:ascii="Times New Roman" w:hAnsi="Times New Roman" w:cs="Times New Roman"/>
                <w:b/>
                <w:bCs/>
                <w:lang w:val="bg-BG"/>
              </w:rPr>
              <w:t>За</w:t>
            </w:r>
            <w:r w:rsidRPr="00A5541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55416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изпълнените дейности: </w:t>
            </w:r>
          </w:p>
          <w:p w:rsidR="002369E9" w:rsidRPr="007140F2" w:rsidRDefault="002369E9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а)</w:t>
            </w:r>
            <w:r w:rsidRPr="007140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посочвам публичните регистри, в които се съдържа информация за актовете за въвеждане на строежите в експлоатация, която информация включва данни за компетентните органи, които са издали тези актове, стойността, датата, на която е приключило изпълнението, мястото и вида на строителството, </w:t>
            </w:r>
          </w:p>
          <w:p w:rsidR="002369E9" w:rsidRPr="007140F2" w:rsidRDefault="002369E9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или</w:t>
            </w:r>
          </w:p>
          <w:p w:rsidR="002369E9" w:rsidRPr="007140F2" w:rsidRDefault="002369E9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б)</w:t>
            </w:r>
            <w:r w:rsidRPr="007140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представям удостоверения за добро изпълнение, които съдържат стойността, датата, на която е приключило изпълнението, мястото, вида и обема на строителството, както и дали е изпълнено в съответствие с нормативните изисквания; удостоверенията съдържат и дата и подпис на издателя и данни за контакт, </w:t>
            </w:r>
          </w:p>
          <w:p w:rsidR="002369E9" w:rsidRPr="007140F2" w:rsidRDefault="002369E9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или</w:t>
            </w:r>
          </w:p>
          <w:p w:rsidR="002369E9" w:rsidRPr="002F1E6B" w:rsidRDefault="002369E9" w:rsidP="00A55416">
            <w:pPr>
              <w:pStyle w:val="BodyTextFirstIndent"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09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в)</w:t>
            </w:r>
            <w:r w:rsidRPr="004009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представям копия на документи, удостоверяващи изпълнението, вида и обема на изпълнените строителни дейности;</w:t>
            </w:r>
          </w:p>
          <w:p w:rsidR="002369E9" w:rsidRPr="004009CD" w:rsidRDefault="002369E9" w:rsidP="00970DE7">
            <w:pPr>
              <w:pStyle w:val="BodyTextFirstIndent"/>
              <w:spacing w:after="0"/>
              <w:ind w:firstLine="0"/>
              <w:jc w:val="both"/>
              <w:rPr>
                <w:rFonts w:ascii="Times New Roman" w:hAnsi="Times New Roman"/>
                <w:kern w:val="2"/>
                <w:sz w:val="24"/>
                <w:szCs w:val="24"/>
                <w:lang w:val="bg-BG"/>
              </w:rPr>
            </w:pPr>
            <w:r w:rsidRPr="002F1E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………………………………………………</w:t>
            </w:r>
            <w:r w:rsidRPr="004009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........</w:t>
            </w:r>
            <w:r w:rsidRPr="002F1E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2369E9" w:rsidRPr="00970DE7" w:rsidRDefault="002369E9" w:rsidP="00970DE7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0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Забележка:</w:t>
            </w:r>
            <w:r w:rsidRPr="002F1E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 "</w:t>
            </w:r>
            <w:r w:rsidRPr="006240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обекти, еднакви или сходни с предмета на настоящата п</w:t>
            </w:r>
            <w:r w:rsidRPr="00624016">
              <w:rPr>
                <w:rStyle w:val="apple-style-span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  <w:t>оръчка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"</w:t>
            </w:r>
            <w:r w:rsidRPr="00624016">
              <w:rPr>
                <w:rStyle w:val="apple-style-span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възложителят ще приема: </w:t>
            </w:r>
            <w:r w:rsidRPr="00DF2CB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изграждане и/или ремонт и/или реконструкция и/или рехабилитация на </w:t>
            </w:r>
            <w:r w:rsidRPr="00DF2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улична и/или пътна мрежа.</w:t>
            </w:r>
          </w:p>
          <w:p w:rsidR="002369E9" w:rsidRPr="006F6D7E" w:rsidRDefault="002369E9" w:rsidP="00970DE7">
            <w:pPr>
              <w:widowControl w:val="0"/>
              <w:autoSpaceDE w:val="0"/>
              <w:autoSpaceDN w:val="0"/>
              <w:adjustRightInd w:val="0"/>
              <w:ind w:right="4" w:firstLine="42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F6D7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Когато участникът е обединение, което не е юридическо лице, изискването за изпълнени обекти с предмет сходен с предмета на поръчката, се отнася за обединението като цяло</w:t>
            </w:r>
          </w:p>
        </w:tc>
      </w:tr>
      <w:tr w:rsidR="002369E9" w:rsidRPr="002F1E6B">
        <w:trPr>
          <w:trHeight w:val="231"/>
          <w:tblCellSpacing w:w="0" w:type="dxa"/>
        </w:trPr>
        <w:tc>
          <w:tcPr>
            <w:tcW w:w="9846" w:type="dxa"/>
          </w:tcPr>
          <w:p w:rsidR="002369E9" w:rsidRDefault="002369E9" w:rsidP="00951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Известна ми е отговорността по чл. 313 от Наказателния кодекс за посочване на неверни данни.</w:t>
            </w:r>
          </w:p>
          <w:p w:rsidR="002369E9" w:rsidRDefault="002369E9" w:rsidP="0097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9E9" w:rsidRPr="00D51B16" w:rsidRDefault="002369E9" w:rsidP="0097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369E9" w:rsidRPr="00B715B6">
        <w:trPr>
          <w:trHeight w:val="231"/>
          <w:tblCellSpacing w:w="0" w:type="dxa"/>
        </w:trPr>
        <w:tc>
          <w:tcPr>
            <w:tcW w:w="9846" w:type="dxa"/>
          </w:tcPr>
          <w:tbl>
            <w:tblPr>
              <w:tblpPr w:leftFromText="180" w:rightFromText="180" w:vertAnchor="text" w:horzAnchor="margin" w:tblpY="82"/>
              <w:tblW w:w="96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415"/>
              <w:gridCol w:w="7230"/>
            </w:tblGrid>
            <w:tr w:rsidR="002369E9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2369E9" w:rsidRPr="006B33C4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</w:t>
                  </w:r>
                </w:p>
              </w:tc>
              <w:tc>
                <w:tcPr>
                  <w:tcW w:w="7230" w:type="dxa"/>
                </w:tcPr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............................/ ............................/ ............................</w:t>
                  </w:r>
                </w:p>
              </w:tc>
            </w:tr>
            <w:tr w:rsidR="002369E9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 и фамилия</w:t>
                  </w:r>
                </w:p>
              </w:tc>
              <w:tc>
                <w:tcPr>
                  <w:tcW w:w="7230" w:type="dxa"/>
                </w:tcPr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..........................................................................................</w:t>
                  </w:r>
                </w:p>
              </w:tc>
            </w:tr>
            <w:tr w:rsidR="002369E9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Подпис (и печат) </w:t>
                  </w:r>
                </w:p>
              </w:tc>
              <w:tc>
                <w:tcPr>
                  <w:tcW w:w="7230" w:type="dxa"/>
                </w:tcPr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...........................................................................................</w:t>
                  </w:r>
                </w:p>
              </w:tc>
            </w:tr>
            <w:tr w:rsidR="002369E9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30" w:type="dxa"/>
                </w:tcPr>
                <w:p w:rsidR="002369E9" w:rsidRPr="00B715B6" w:rsidRDefault="002369E9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369E9" w:rsidRPr="00610A35" w:rsidRDefault="002369E9" w:rsidP="00610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2369E9" w:rsidRDefault="002369E9" w:rsidP="00DA3A86">
      <w:pPr>
        <w:jc w:val="both"/>
        <w:rPr>
          <w:rFonts w:cs="Times New Roman"/>
          <w:b/>
          <w:bCs/>
          <w:i/>
          <w:iCs/>
          <w:lang w:val="bg-BG"/>
        </w:rPr>
      </w:pPr>
    </w:p>
    <w:p w:rsidR="002369E9" w:rsidRPr="005B4D4C" w:rsidRDefault="002369E9" w:rsidP="004B379B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2369E9" w:rsidRPr="005B4D4C" w:rsidSect="0061693C">
      <w:headerReference w:type="default" r:id="rId6"/>
      <w:footerReference w:type="default" r:id="rId7"/>
      <w:pgSz w:w="12240" w:h="15840"/>
      <w:pgMar w:top="1006" w:right="108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9E9" w:rsidRDefault="002369E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369E9" w:rsidRDefault="002369E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9E9" w:rsidRDefault="002369E9" w:rsidP="00B43421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369E9" w:rsidRDefault="002369E9" w:rsidP="004E45F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9E9" w:rsidRDefault="002369E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369E9" w:rsidRDefault="002369E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9E9" w:rsidRPr="00981477" w:rsidRDefault="002369E9" w:rsidP="00981477">
    <w:pPr>
      <w:ind w:firstLine="709"/>
      <w:jc w:val="center"/>
      <w:rPr>
        <w:rFonts w:ascii="Times New Roman" w:hAnsi="Times New Roman" w:cs="Times New Roman"/>
        <w:sz w:val="24"/>
        <w:szCs w:val="24"/>
      </w:rPr>
    </w:pPr>
    <w:r w:rsidRPr="00981477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981477">
      <w:rPr>
        <w:rFonts w:ascii="Times New Roman" w:hAnsi="Times New Roman" w:cs="Times New Roman"/>
        <w:sz w:val="24"/>
        <w:szCs w:val="24"/>
        <w:lang w:val="bg-BG"/>
      </w:rPr>
      <w:t>„Основен ремонт на улица „Братя Миладинови” гр. Искър, от ОК-123 до ОК-290”</w:t>
    </w:r>
  </w:p>
  <w:p w:rsidR="002369E9" w:rsidRPr="00F56B73" w:rsidRDefault="002369E9" w:rsidP="00F56B7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3286"/>
    <w:rsid w:val="00067D1C"/>
    <w:rsid w:val="00092D06"/>
    <w:rsid w:val="000E6D9A"/>
    <w:rsid w:val="000F69AB"/>
    <w:rsid w:val="00117A2A"/>
    <w:rsid w:val="001520F3"/>
    <w:rsid w:val="00175DBE"/>
    <w:rsid w:val="001B28A3"/>
    <w:rsid w:val="001D35A5"/>
    <w:rsid w:val="0023163C"/>
    <w:rsid w:val="002369E9"/>
    <w:rsid w:val="002B32C9"/>
    <w:rsid w:val="002F1E6B"/>
    <w:rsid w:val="003071D1"/>
    <w:rsid w:val="00354893"/>
    <w:rsid w:val="003A3ED8"/>
    <w:rsid w:val="003C0F36"/>
    <w:rsid w:val="003E57CB"/>
    <w:rsid w:val="0040058C"/>
    <w:rsid w:val="004009CD"/>
    <w:rsid w:val="00402E5C"/>
    <w:rsid w:val="004140F9"/>
    <w:rsid w:val="0043218A"/>
    <w:rsid w:val="00444F4F"/>
    <w:rsid w:val="00444FD9"/>
    <w:rsid w:val="00471E11"/>
    <w:rsid w:val="004A6B4D"/>
    <w:rsid w:val="004B379B"/>
    <w:rsid w:val="004D1211"/>
    <w:rsid w:val="004E45FC"/>
    <w:rsid w:val="004E745B"/>
    <w:rsid w:val="004F441E"/>
    <w:rsid w:val="00525117"/>
    <w:rsid w:val="00563E2E"/>
    <w:rsid w:val="005B4D4C"/>
    <w:rsid w:val="005B7A3B"/>
    <w:rsid w:val="005F7F8A"/>
    <w:rsid w:val="00610A35"/>
    <w:rsid w:val="0061693C"/>
    <w:rsid w:val="00617D2B"/>
    <w:rsid w:val="00624016"/>
    <w:rsid w:val="0063092A"/>
    <w:rsid w:val="006315BF"/>
    <w:rsid w:val="00637389"/>
    <w:rsid w:val="00650E2E"/>
    <w:rsid w:val="00690B10"/>
    <w:rsid w:val="006B33C4"/>
    <w:rsid w:val="006F6D7E"/>
    <w:rsid w:val="007140F2"/>
    <w:rsid w:val="00732883"/>
    <w:rsid w:val="00735457"/>
    <w:rsid w:val="00760081"/>
    <w:rsid w:val="00766492"/>
    <w:rsid w:val="00781683"/>
    <w:rsid w:val="007A7E66"/>
    <w:rsid w:val="007B5BD5"/>
    <w:rsid w:val="007D7445"/>
    <w:rsid w:val="00802164"/>
    <w:rsid w:val="00856AFB"/>
    <w:rsid w:val="008726E5"/>
    <w:rsid w:val="008737C9"/>
    <w:rsid w:val="00884E43"/>
    <w:rsid w:val="00895F1A"/>
    <w:rsid w:val="008A643B"/>
    <w:rsid w:val="008F1BBD"/>
    <w:rsid w:val="009150FA"/>
    <w:rsid w:val="00951494"/>
    <w:rsid w:val="00957D64"/>
    <w:rsid w:val="00970DE7"/>
    <w:rsid w:val="00981477"/>
    <w:rsid w:val="009A3D9E"/>
    <w:rsid w:val="009B6A06"/>
    <w:rsid w:val="009D4C40"/>
    <w:rsid w:val="009F2140"/>
    <w:rsid w:val="00A55416"/>
    <w:rsid w:val="00A642E9"/>
    <w:rsid w:val="00A91A6F"/>
    <w:rsid w:val="00A973DC"/>
    <w:rsid w:val="00A97D87"/>
    <w:rsid w:val="00B2519A"/>
    <w:rsid w:val="00B32B96"/>
    <w:rsid w:val="00B35C36"/>
    <w:rsid w:val="00B43421"/>
    <w:rsid w:val="00B507C0"/>
    <w:rsid w:val="00B715B6"/>
    <w:rsid w:val="00B77012"/>
    <w:rsid w:val="00BA22DA"/>
    <w:rsid w:val="00BC6ECE"/>
    <w:rsid w:val="00BD6A94"/>
    <w:rsid w:val="00BF2FE8"/>
    <w:rsid w:val="00BF67AE"/>
    <w:rsid w:val="00C10288"/>
    <w:rsid w:val="00C22405"/>
    <w:rsid w:val="00C30C17"/>
    <w:rsid w:val="00C62220"/>
    <w:rsid w:val="00C77DB1"/>
    <w:rsid w:val="00C914D0"/>
    <w:rsid w:val="00CB37D0"/>
    <w:rsid w:val="00CD79AD"/>
    <w:rsid w:val="00D01152"/>
    <w:rsid w:val="00D12EE9"/>
    <w:rsid w:val="00D20522"/>
    <w:rsid w:val="00D4402A"/>
    <w:rsid w:val="00D51B16"/>
    <w:rsid w:val="00D73EB0"/>
    <w:rsid w:val="00D75C86"/>
    <w:rsid w:val="00D836E6"/>
    <w:rsid w:val="00DA3A86"/>
    <w:rsid w:val="00DB2BA3"/>
    <w:rsid w:val="00DD00FC"/>
    <w:rsid w:val="00DF2CBC"/>
    <w:rsid w:val="00E36ADD"/>
    <w:rsid w:val="00E41D57"/>
    <w:rsid w:val="00E75164"/>
    <w:rsid w:val="00E941B3"/>
    <w:rsid w:val="00E97338"/>
    <w:rsid w:val="00EB3E04"/>
    <w:rsid w:val="00F000F0"/>
    <w:rsid w:val="00F03542"/>
    <w:rsid w:val="00F24667"/>
    <w:rsid w:val="00F343F3"/>
    <w:rsid w:val="00F35290"/>
    <w:rsid w:val="00F56B73"/>
    <w:rsid w:val="00F7158E"/>
    <w:rsid w:val="00FB646C"/>
    <w:rsid w:val="00FD2BC9"/>
    <w:rsid w:val="00FE0531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B3E04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3EB0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EB3E04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3EB0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35457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35457"/>
    <w:rPr>
      <w:rFonts w:ascii="Arial" w:hAnsi="Arial"/>
      <w:b/>
      <w:spacing w:val="2"/>
      <w:sz w:val="10"/>
      <w:u w:val="none"/>
      <w:effect w:val="none"/>
    </w:rPr>
  </w:style>
  <w:style w:type="character" w:customStyle="1" w:styleId="apple-style-span">
    <w:name w:val="apple-style-span"/>
    <w:uiPriority w:val="99"/>
    <w:rsid w:val="00A55416"/>
  </w:style>
  <w:style w:type="paragraph" w:styleId="BodyText">
    <w:name w:val="Body Text"/>
    <w:basedOn w:val="Normal"/>
    <w:link w:val="BodyTextChar"/>
    <w:uiPriority w:val="99"/>
    <w:rsid w:val="00A55416"/>
    <w:pPr>
      <w:spacing w:after="120"/>
    </w:pPr>
    <w:rPr>
      <w:rFonts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A06"/>
    <w:rPr>
      <w:rFonts w:eastAsia="Times New Roman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A55416"/>
    <w:pPr>
      <w:spacing w:line="240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9B6A06"/>
    <w:rPr>
      <w:rFonts w:cs="Times New Roman"/>
    </w:rPr>
  </w:style>
  <w:style w:type="character" w:styleId="PageNumber">
    <w:name w:val="page number"/>
    <w:basedOn w:val="DefaultParagraphFont"/>
    <w:uiPriority w:val="99"/>
    <w:rsid w:val="004E45FC"/>
    <w:rPr>
      <w:rFonts w:cs="Times New Roman"/>
    </w:rPr>
  </w:style>
  <w:style w:type="character" w:customStyle="1" w:styleId="CharChar4">
    <w:name w:val="Char Char4"/>
    <w:uiPriority w:val="99"/>
    <w:locked/>
    <w:rsid w:val="00650E2E"/>
    <w:rPr>
      <w:sz w:val="24"/>
    </w:rPr>
  </w:style>
  <w:style w:type="character" w:customStyle="1" w:styleId="CharChar41">
    <w:name w:val="Char Char41"/>
    <w:uiPriority w:val="99"/>
    <w:rsid w:val="0061693C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61693C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2F1E6B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2F1E6B"/>
    <w:rPr>
      <w:sz w:val="24"/>
    </w:rPr>
  </w:style>
  <w:style w:type="character" w:customStyle="1" w:styleId="CharChar42">
    <w:name w:val="Char Char42"/>
    <w:uiPriority w:val="99"/>
    <w:rsid w:val="00F56B73"/>
    <w:rPr>
      <w:sz w:val="24"/>
    </w:rPr>
  </w:style>
  <w:style w:type="paragraph" w:customStyle="1" w:styleId="Char1">
    <w:name w:val="Char1"/>
    <w:basedOn w:val="Normal"/>
    <w:uiPriority w:val="99"/>
    <w:rsid w:val="00F56B73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981477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435</Words>
  <Characters>2485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7</dc:title>
  <dc:subject/>
  <dc:creator>staroselci</dc:creator>
  <cp:keywords/>
  <dc:description/>
  <cp:lastModifiedBy>ISKAR 7</cp:lastModifiedBy>
  <cp:revision>66</cp:revision>
  <cp:lastPrinted>2014-12-29T12:44:00Z</cp:lastPrinted>
  <dcterms:created xsi:type="dcterms:W3CDTF">2014-12-29T12:29:00Z</dcterms:created>
  <dcterms:modified xsi:type="dcterms:W3CDTF">2015-11-16T15:13:00Z</dcterms:modified>
</cp:coreProperties>
</file>